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C28E5">
        <w:rPr>
          <w:rFonts w:ascii="Arial" w:hAnsi="Arial" w:cs="Arial"/>
          <w:b/>
          <w:caps/>
          <w:sz w:val="28"/>
          <w:szCs w:val="28"/>
        </w:rPr>
        <w:t>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C28E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execução dos serviços de capina e limpeza em área de sua propriedade, localizada na Rua José Conceição Barreiros, no Residencial Santa Paula, neste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</w:t>
      </w:r>
      <w:proofErr w:type="gramStart"/>
      <w:r w:rsidRPr="00691CF5">
        <w:rPr>
          <w:rFonts w:ascii="Arial" w:hAnsi="Arial" w:cs="Arial"/>
        </w:rPr>
        <w:t>oficiado</w:t>
      </w:r>
      <w:proofErr w:type="gramEnd"/>
      <w:r w:rsidRPr="00691CF5">
        <w:rPr>
          <w:rFonts w:ascii="Arial" w:hAnsi="Arial" w:cs="Arial"/>
        </w:rPr>
        <w:t xml:space="preserve"> </w:t>
      </w:r>
      <w:r w:rsidR="005C28E5" w:rsidRPr="005C28E5">
        <w:rPr>
          <w:rFonts w:ascii="Arial" w:hAnsi="Arial" w:cs="Arial"/>
        </w:rPr>
        <w:t>à EDP – Bandeirante Energia S/A solicitando a execução dos serviços de capina e limpeza em área de sua propriedade, localizada na Rua José Conceição Barreiros, no Residencial Santa Paula, neste Município.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5C28E5" w:rsidRPr="00691CF5" w:rsidRDefault="005C28E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Tais serviços se fazem necessários</w:t>
      </w:r>
      <w:proofErr w:type="gramStart"/>
      <w:r>
        <w:rPr>
          <w:rFonts w:ascii="Arial" w:hAnsi="Arial" w:cs="Arial"/>
        </w:rPr>
        <w:t xml:space="preserve"> pois</w:t>
      </w:r>
      <w:proofErr w:type="gramEnd"/>
      <w:r>
        <w:rPr>
          <w:rFonts w:ascii="Arial" w:hAnsi="Arial" w:cs="Arial"/>
        </w:rPr>
        <w:t xml:space="preserve"> o mato está muito alto no local, cobrindo as calçadas e propiciando a proliferação de animais peçonhentos. Seguem fotos.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</w:t>
      </w:r>
      <w:r w:rsidR="005C28E5">
        <w:rPr>
          <w:rFonts w:ascii="Arial" w:hAnsi="Arial" w:cs="Arial"/>
        </w:rPr>
        <w:t xml:space="preserve">compreensão e aos préstimos da </w:t>
      </w:r>
      <w:r w:rsidR="005C28E5" w:rsidRPr="005C28E5">
        <w:rPr>
          <w:rFonts w:ascii="Arial" w:hAnsi="Arial" w:cs="Arial"/>
        </w:rPr>
        <w:t>EDP – Bandeirante Energia S/A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5C28E5">
        <w:rPr>
          <w:rFonts w:ascii="Arial" w:hAnsi="Arial" w:cs="Arial"/>
        </w:rPr>
        <w:t>3</w:t>
      </w:r>
      <w:proofErr w:type="gramEnd"/>
      <w:r w:rsidR="005C28E5">
        <w:rPr>
          <w:rFonts w:ascii="Arial" w:hAnsi="Arial" w:cs="Arial"/>
        </w:rPr>
        <w:t xml:space="preserve"> de fevereiro de 2016.</w:t>
      </w:r>
    </w:p>
    <w:p w:rsidR="005C28E5" w:rsidRDefault="005C28E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C28E5" w:rsidRDefault="005C28E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C28E5" w:rsidRDefault="005C28E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C28E5" w:rsidRPr="00A34F2C" w:rsidRDefault="005C28E5" w:rsidP="005C28E5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ROGÉRIO TIMÓTEO</w:t>
      </w:r>
    </w:p>
    <w:p w:rsidR="005C28E5" w:rsidRPr="00A34F2C" w:rsidRDefault="005C28E5" w:rsidP="005C28E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- PRB</w:t>
      </w:r>
    </w:p>
    <w:p w:rsidR="005C28E5" w:rsidRDefault="005C28E5" w:rsidP="005C28E5">
      <w:pPr>
        <w:tabs>
          <w:tab w:val="left" w:pos="-60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1º Secretário</w:t>
      </w:r>
    </w:p>
    <w:p w:rsidR="005C28E5" w:rsidRDefault="005C28E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C28E5" w:rsidRDefault="005C28E5" w:rsidP="005C28E5">
      <w:pPr>
        <w:tabs>
          <w:tab w:val="left" w:pos="-600"/>
        </w:tabs>
        <w:spacing w:line="276" w:lineRule="auto"/>
        <w:ind w:left="2410" w:hanging="2410"/>
        <w:jc w:val="both"/>
        <w:rPr>
          <w:rFonts w:ascii="Arial" w:hAnsi="Arial" w:cs="Arial"/>
          <w:i/>
          <w:sz w:val="18"/>
          <w:szCs w:val="18"/>
        </w:rPr>
      </w:pPr>
      <w:r w:rsidRPr="005C28E5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5/16:</w:t>
      </w:r>
      <w:r w:rsidRPr="005C28E5">
        <w:rPr>
          <w:rFonts w:ascii="Arial" w:hAnsi="Arial" w:cs="Arial"/>
          <w:i/>
          <w:sz w:val="18"/>
          <w:szCs w:val="18"/>
        </w:rPr>
        <w:tab/>
        <w:t>À EDP – Bandeirante Energia S/A, solicitando a execução dos serviços de capina e limpeza em área de sua propriedade, localizada na Rua José Conceição Barreiros, no Residencial Santa Paula, neste Município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5C28E5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5C28E5">
        <w:rPr>
          <w:rFonts w:ascii="Arial" w:hAnsi="Arial" w:cs="Arial"/>
          <w:i/>
          <w:sz w:val="18"/>
          <w:szCs w:val="18"/>
        </w:rPr>
        <w:t>.</w:t>
      </w:r>
      <w:r w:rsidRPr="005C28E5">
        <w:rPr>
          <w:rFonts w:ascii="Arial" w:hAnsi="Arial" w:cs="Arial"/>
          <w:i/>
          <w:sz w:val="18"/>
          <w:szCs w:val="18"/>
        </w:rPr>
        <w:cr/>
      </w:r>
    </w:p>
    <w:p w:rsidR="005C28E5" w:rsidRDefault="005C28E5" w:rsidP="005C28E5">
      <w:pPr>
        <w:tabs>
          <w:tab w:val="left" w:pos="-600"/>
        </w:tabs>
        <w:spacing w:line="360" w:lineRule="auto"/>
        <w:ind w:left="2410" w:hanging="2410"/>
        <w:jc w:val="center"/>
        <w:rPr>
          <w:rFonts w:ascii="Arial" w:hAnsi="Arial" w:cs="Arial"/>
          <w:i/>
          <w:sz w:val="18"/>
          <w:szCs w:val="18"/>
        </w:rPr>
      </w:pPr>
      <w:r w:rsidRPr="005C28E5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6A03DE3C" wp14:editId="317194DD">
            <wp:extent cx="4320000" cy="2430000"/>
            <wp:effectExtent l="0" t="0" r="4445" b="8890"/>
            <wp:docPr id="5" name="Imagem 5" descr="C:\Documents and Settings\User\Meus documentos\_Trabalhos\2016\SO 01 - 20160203\4.Arquivos\REQ_0005\12242180_815791505191606_97820575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01 - 20160203\4.Arquivos\REQ_0005\12242180_815791505191606_978205751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8E5" w:rsidRDefault="005C28E5" w:rsidP="005C28E5">
      <w:pPr>
        <w:tabs>
          <w:tab w:val="left" w:pos="-600"/>
        </w:tabs>
        <w:spacing w:line="360" w:lineRule="auto"/>
        <w:ind w:left="2410" w:hanging="2410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 wp14:anchorId="29DDC8A4" wp14:editId="3C66FC64">
            <wp:extent cx="4320000" cy="2430000"/>
            <wp:effectExtent l="0" t="0" r="4445" b="8890"/>
            <wp:docPr id="6" name="Imagem 6" descr="C:\Documents and Settings\User\Meus documentos\_Trabalhos\2016\SO 01 - 20160203\4.Arquivos\REQ_0005\12606836_815791621858261_161912692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01 - 20160203\4.Arquivos\REQ_0005\12606836_815791621858261_1619126925_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8E5" w:rsidRPr="005C28E5" w:rsidRDefault="005C28E5" w:rsidP="005C28E5">
      <w:pPr>
        <w:tabs>
          <w:tab w:val="left" w:pos="-600"/>
        </w:tabs>
        <w:spacing w:line="276" w:lineRule="auto"/>
        <w:ind w:left="2410" w:hanging="2410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>
            <wp:extent cx="4320000" cy="2430000"/>
            <wp:effectExtent l="0" t="0" r="4445" b="8890"/>
            <wp:docPr id="7" name="Imagem 7" descr="C:\Documents and Settings\User\Meus documentos\_Trabalhos\2016\SO 01 - 20160203\4.Arquivos\REQ_0005\12607212_815791581858265_178109345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01 - 20160203\4.Arquivos\REQ_0005\12607212_815791581858265_1781093450_n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C28E5" w:rsidRPr="005C28E5" w:rsidSect="002F02DB">
      <w:headerReference w:type="default" r:id="rId11"/>
      <w:footerReference w:type="defaul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F8B" w:rsidRDefault="00EC0F8B">
      <w:r>
        <w:separator/>
      </w:r>
    </w:p>
  </w:endnote>
  <w:endnote w:type="continuationSeparator" w:id="0">
    <w:p w:rsidR="00EC0F8B" w:rsidRDefault="00EC0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F8B" w:rsidRDefault="00EC0F8B">
      <w:r>
        <w:separator/>
      </w:r>
    </w:p>
  </w:footnote>
  <w:footnote w:type="continuationSeparator" w:id="0">
    <w:p w:rsidR="00EC0F8B" w:rsidRDefault="00EC0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85D09A4" wp14:editId="3447B3D8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DCB2216" wp14:editId="34E77DC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FD2438B" wp14:editId="3076011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3A13AD49" wp14:editId="1FEBA7A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28E5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C0F8B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C28E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28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C28E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28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207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2016-01-27T16:45:00Z</dcterms:created>
  <dcterms:modified xsi:type="dcterms:W3CDTF">2016-01-27T16:45:00Z</dcterms:modified>
</cp:coreProperties>
</file>